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554" w:rsidRDefault="00467554" w:rsidP="004675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KYTTESON</w:t>
      </w:r>
      <w:r>
        <w:t xml:space="preserve">       </w:t>
      </w:r>
      <w:proofErr w:type="gramStart"/>
      <w: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467554" w:rsidRDefault="00467554" w:rsidP="004675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7554" w:rsidRDefault="00467554" w:rsidP="004675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7554" w:rsidRDefault="00467554" w:rsidP="004675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May1433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on </w:t>
      </w:r>
      <w:proofErr w:type="spellStart"/>
      <w:r>
        <w:rPr>
          <w:rFonts w:ascii="Times New Roman" w:hAnsi="Times New Roman" w:cs="Times New Roman"/>
          <w:sz w:val="24"/>
          <w:szCs w:val="24"/>
        </w:rPr>
        <w:t>Bulwick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67554" w:rsidRDefault="00467554" w:rsidP="004675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Northamptonshire, into 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67554" w:rsidRDefault="00467554" w:rsidP="004675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24-48)</w:t>
      </w:r>
    </w:p>
    <w:p w:rsidR="00467554" w:rsidRDefault="00467554" w:rsidP="004675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7554" w:rsidRDefault="00467554" w:rsidP="004675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67554" w:rsidRDefault="00467554" w:rsidP="00467554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>8 March 2016</w:t>
      </w:r>
      <w:bookmarkStart w:id="0" w:name="_GoBack"/>
      <w:bookmarkEnd w:id="0"/>
    </w:p>
    <w:sectPr w:rsidR="006B2F86" w:rsidRPr="004675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554" w:rsidRDefault="00467554" w:rsidP="00E71FC3">
      <w:pPr>
        <w:spacing w:after="0" w:line="240" w:lineRule="auto"/>
      </w:pPr>
      <w:r>
        <w:separator/>
      </w:r>
    </w:p>
  </w:endnote>
  <w:endnote w:type="continuationSeparator" w:id="0">
    <w:p w:rsidR="00467554" w:rsidRDefault="004675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554" w:rsidRDefault="00467554" w:rsidP="00E71FC3">
      <w:pPr>
        <w:spacing w:after="0" w:line="240" w:lineRule="auto"/>
      </w:pPr>
      <w:r>
        <w:separator/>
      </w:r>
    </w:p>
  </w:footnote>
  <w:footnote w:type="continuationSeparator" w:id="0">
    <w:p w:rsidR="00467554" w:rsidRDefault="004675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554"/>
    <w:rsid w:val="0046755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36E90"/>
  <w15:chartTrackingRefBased/>
  <w15:docId w15:val="{9635D27A-98C0-42A5-BF07-683B931D0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2016-03-08T22:00:00Z</dcterms:created>
  <dcterms:modified xsi:type="dcterms:W3CDTF">2016-03-08T22:00:00Z</dcterms:modified>
</cp:coreProperties>
</file>